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47B" w:rsidRPr="009166E8" w:rsidRDefault="00AD447B" w:rsidP="00AD447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166E8">
        <w:rPr>
          <w:rFonts w:ascii="Times New Roman" w:hAnsi="Times New Roman" w:cs="Times New Roman"/>
          <w:sz w:val="24"/>
          <w:szCs w:val="24"/>
          <w:u w:val="single"/>
        </w:rPr>
        <w:t>William ALYSAUNDR</w:t>
      </w:r>
      <w:r w:rsidRPr="009166E8">
        <w:rPr>
          <w:rFonts w:ascii="Times New Roman" w:hAnsi="Times New Roman" w:cs="Times New Roman"/>
          <w:sz w:val="24"/>
          <w:szCs w:val="24"/>
        </w:rPr>
        <w:t xml:space="preserve">      (fl.1502)</w:t>
      </w:r>
    </w:p>
    <w:p w:rsidR="00AD447B" w:rsidRPr="009166E8" w:rsidRDefault="00AD447B" w:rsidP="00AD447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166E8">
        <w:rPr>
          <w:rFonts w:ascii="Times New Roman" w:hAnsi="Times New Roman" w:cs="Times New Roman"/>
          <w:sz w:val="24"/>
          <w:szCs w:val="24"/>
        </w:rPr>
        <w:t>of Belaugh, Norfolk.</w:t>
      </w:r>
    </w:p>
    <w:p w:rsidR="00AD447B" w:rsidRPr="009166E8" w:rsidRDefault="00AD447B" w:rsidP="00AD44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447B" w:rsidRPr="009166E8" w:rsidRDefault="00AD447B" w:rsidP="00AD44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447B" w:rsidRPr="009166E8" w:rsidRDefault="00AD447B" w:rsidP="00AD447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166E8">
        <w:rPr>
          <w:rFonts w:ascii="Times New Roman" w:hAnsi="Times New Roman" w:cs="Times New Roman"/>
          <w:sz w:val="24"/>
          <w:szCs w:val="24"/>
        </w:rPr>
        <w:tab/>
        <w:t>1502</w:t>
      </w:r>
      <w:r w:rsidRPr="009166E8"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:rsidR="00AD447B" w:rsidRPr="009166E8" w:rsidRDefault="00AD447B" w:rsidP="00AD447B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9166E8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9166E8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 w:rsidRPr="009166E8">
        <w:rPr>
          <w:rFonts w:ascii="Times New Roman" w:hAnsi="Times New Roman" w:cs="Times New Roman"/>
          <w:sz w:val="24"/>
          <w:szCs w:val="24"/>
        </w:rPr>
        <w:t xml:space="preserve">  Cat. Ref. NCC will register, Popy 302)</w:t>
      </w:r>
    </w:p>
    <w:p w:rsidR="00AD447B" w:rsidRPr="009166E8" w:rsidRDefault="00AD447B" w:rsidP="00AD44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447B" w:rsidRPr="009166E8" w:rsidRDefault="00AD447B" w:rsidP="00AD44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447B" w:rsidRPr="009166E8" w:rsidRDefault="00AD447B" w:rsidP="00AD447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166E8">
        <w:rPr>
          <w:rFonts w:ascii="Times New Roman" w:hAnsi="Times New Roman" w:cs="Times New Roman"/>
          <w:sz w:val="24"/>
          <w:szCs w:val="24"/>
        </w:rPr>
        <w:t>20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447B" w:rsidRDefault="00AD447B" w:rsidP="00564E3C">
      <w:pPr>
        <w:spacing w:after="0" w:line="240" w:lineRule="auto"/>
      </w:pPr>
      <w:r>
        <w:separator/>
      </w:r>
    </w:p>
  </w:endnote>
  <w:endnote w:type="continuationSeparator" w:id="0">
    <w:p w:rsidR="00AD447B" w:rsidRDefault="00AD447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D447B">
      <w:rPr>
        <w:rFonts w:ascii="Times New Roman" w:hAnsi="Times New Roman" w:cs="Times New Roman"/>
        <w:noProof/>
        <w:sz w:val="24"/>
        <w:szCs w:val="24"/>
      </w:rPr>
      <w:t>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447B" w:rsidRDefault="00AD447B" w:rsidP="00564E3C">
      <w:pPr>
        <w:spacing w:after="0" w:line="240" w:lineRule="auto"/>
      </w:pPr>
      <w:r>
        <w:separator/>
      </w:r>
    </w:p>
  </w:footnote>
  <w:footnote w:type="continuationSeparator" w:id="0">
    <w:p w:rsidR="00AD447B" w:rsidRDefault="00AD447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47B"/>
    <w:rsid w:val="00372DC6"/>
    <w:rsid w:val="00564E3C"/>
    <w:rsid w:val="0064591D"/>
    <w:rsid w:val="00AD447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032B66-5CB6-44E4-9C8C-B5422BE67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semiHidden/>
    <w:unhideWhenUsed/>
    <w:rsid w:val="00AD44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2015-12-06T12:22:00Z</dcterms:created>
  <dcterms:modified xsi:type="dcterms:W3CDTF">2015-12-06T12:24:00Z</dcterms:modified>
</cp:coreProperties>
</file>